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C67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Maud WAYTE</w:t>
      </w:r>
      <w:r>
        <w:rPr>
          <w:rFonts w:ascii="Times New Roman" w:hAnsi="Times New Roman" w:cs="Times New Roman"/>
          <w:sz w:val="24"/>
          <w:szCs w:val="24"/>
        </w:rPr>
        <w:t xml:space="preserve">       (fl.1445)</w:t>
      </w:r>
    </w:p>
    <w:p w:rsidR="00BC6766" w:rsidRDefault="00BC67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6766" w:rsidRDefault="00BC67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6766" w:rsidRDefault="00BC67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William Wayte(fl.1430)(q.v.) and his wife, Margaret(q.v.).</w:t>
      </w:r>
    </w:p>
    <w:p w:rsidR="00BC6766" w:rsidRDefault="00BC67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1445-52 p.152)</w:t>
      </w:r>
    </w:p>
    <w:p w:rsidR="00BC6766" w:rsidRDefault="00BC67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John Chalers(q.v.).  (ibid.)</w:t>
      </w:r>
    </w:p>
    <w:p w:rsidR="00BC6766" w:rsidRDefault="00BC67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6766" w:rsidRDefault="00BC67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6766" w:rsidRPr="00BC6766" w:rsidRDefault="00BC67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2016</w:t>
      </w:r>
      <w:bookmarkStart w:id="0" w:name="_GoBack"/>
      <w:bookmarkEnd w:id="0"/>
    </w:p>
    <w:sectPr w:rsidR="00BC6766" w:rsidRPr="00BC67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766" w:rsidRDefault="00BC6766" w:rsidP="00E71FC3">
      <w:pPr>
        <w:spacing w:after="0" w:line="240" w:lineRule="auto"/>
      </w:pPr>
      <w:r>
        <w:separator/>
      </w:r>
    </w:p>
  </w:endnote>
  <w:endnote w:type="continuationSeparator" w:id="0">
    <w:p w:rsidR="00BC6766" w:rsidRDefault="00BC67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766" w:rsidRDefault="00BC6766" w:rsidP="00E71FC3">
      <w:pPr>
        <w:spacing w:after="0" w:line="240" w:lineRule="auto"/>
      </w:pPr>
      <w:r>
        <w:separator/>
      </w:r>
    </w:p>
  </w:footnote>
  <w:footnote w:type="continuationSeparator" w:id="0">
    <w:p w:rsidR="00BC6766" w:rsidRDefault="00BC67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766"/>
    <w:rsid w:val="00AB52E8"/>
    <w:rsid w:val="00B16D3F"/>
    <w:rsid w:val="00BC676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C28E5"/>
  <w15:chartTrackingRefBased/>
  <w15:docId w15:val="{78FCD694-6485-4C46-BC3B-6876ADF5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2016-05-07T13:53:00Z</dcterms:created>
  <dcterms:modified xsi:type="dcterms:W3CDTF">2016-05-07T13:55:00Z</dcterms:modified>
</cp:coreProperties>
</file>